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437" w:rsidRPr="00907600" w:rsidRDefault="001A5437" w:rsidP="008B426B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b/>
          <w:sz w:val="20"/>
          <w:szCs w:val="20"/>
        </w:rPr>
        <w:t>……………………………………………… 2013-2014  EDUCATION YEAR 10</w:t>
      </w:r>
      <w:r w:rsidRPr="00907600">
        <w:rPr>
          <w:rFonts w:ascii="Times New Roman" w:hAnsi="Times New Roman"/>
          <w:b/>
          <w:sz w:val="20"/>
          <w:szCs w:val="20"/>
        </w:rPr>
        <w:t xml:space="preserve">-B CLASS </w:t>
      </w:r>
    </w:p>
    <w:p w:rsidR="001A5437" w:rsidRPr="00907600" w:rsidRDefault="001A5437" w:rsidP="008B426B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07600">
        <w:rPr>
          <w:rFonts w:ascii="Times New Roman" w:hAnsi="Times New Roman"/>
          <w:b/>
          <w:sz w:val="20"/>
          <w:szCs w:val="20"/>
        </w:rPr>
        <w:t>2nd TERM 1st EXAM</w:t>
      </w:r>
    </w:p>
    <w:p w:rsidR="001A5437" w:rsidRPr="00907600" w:rsidRDefault="001A5437" w:rsidP="008B42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907600">
        <w:rPr>
          <w:rFonts w:ascii="Times New Roman" w:hAnsi="Times New Roman"/>
          <w:b/>
          <w:sz w:val="20"/>
          <w:szCs w:val="20"/>
        </w:rPr>
        <w:t>Name-</w:t>
      </w:r>
      <w:r w:rsidRPr="009E67E2">
        <w:rPr>
          <w:rFonts w:ascii="Times New Roman" w:hAnsi="Times New Roman"/>
          <w:b/>
          <w:sz w:val="20"/>
          <w:szCs w:val="20"/>
        </w:rPr>
        <w:t>Surname</w:t>
      </w:r>
      <w:r w:rsidRPr="00907600">
        <w:rPr>
          <w:rFonts w:ascii="Times New Roman" w:hAnsi="Times New Roman"/>
          <w:b/>
          <w:sz w:val="20"/>
          <w:szCs w:val="20"/>
        </w:rPr>
        <w:t>:</w:t>
      </w:r>
    </w:p>
    <w:p w:rsidR="001A5437" w:rsidRPr="00907600" w:rsidRDefault="001A5437" w:rsidP="008B42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907600">
        <w:rPr>
          <w:rFonts w:ascii="Times New Roman" w:hAnsi="Times New Roman"/>
          <w:b/>
          <w:sz w:val="20"/>
          <w:szCs w:val="20"/>
        </w:rPr>
        <w:t xml:space="preserve">Class: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>21st</w:t>
      </w:r>
      <w:r w:rsidRPr="00907600">
        <w:rPr>
          <w:rFonts w:ascii="Times New Roman" w:hAnsi="Times New Roman"/>
          <w:b/>
          <w:sz w:val="20"/>
          <w:szCs w:val="20"/>
        </w:rPr>
        <w:t xml:space="preserve"> March, 2013                                                                                                                    </w:t>
      </w:r>
    </w:p>
    <w:p w:rsidR="001A5437" w:rsidRPr="00907600" w:rsidRDefault="001A5437" w:rsidP="008B42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907600">
        <w:rPr>
          <w:rFonts w:ascii="Times New Roman" w:hAnsi="Times New Roman"/>
          <w:b/>
          <w:sz w:val="20"/>
          <w:szCs w:val="20"/>
        </w:rPr>
        <w:t xml:space="preserve">School Number:                                                                                                                     Duration:40 minutes       </w:t>
      </w:r>
    </w:p>
    <w:p w:rsidR="001A5437" w:rsidRDefault="001A5437" w:rsidP="00E44C37">
      <w:pPr>
        <w:rPr>
          <w:rFonts w:ascii="Times New Roman" w:hAnsi="Times New Roman"/>
          <w:b/>
          <w:sz w:val="20"/>
          <w:szCs w:val="20"/>
        </w:rPr>
      </w:pPr>
      <w:hyperlink r:id="rId7" w:history="1">
        <w:r>
          <w:rPr>
            <w:rStyle w:val="Hyperlink"/>
            <w:rFonts w:ascii="Times New Roman" w:hAnsi="Times New Roman"/>
            <w:lang w:val="en-US"/>
          </w:rPr>
          <w:t>www.sorubak.com</w:t>
        </w:r>
      </w:hyperlink>
    </w:p>
    <w:p w:rsidR="001A5437" w:rsidRPr="00E44C37" w:rsidRDefault="001A5437" w:rsidP="00E44C37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 w:rsidRPr="00E44C37">
        <w:rPr>
          <w:rFonts w:ascii="Times New Roman" w:hAnsi="Times New Roman"/>
          <w:b/>
          <w:sz w:val="20"/>
          <w:szCs w:val="20"/>
        </w:rPr>
        <w:t>What was she doing? Make sentences in The Past Continuous Tense.</w:t>
      </w:r>
      <w:r>
        <w:rPr>
          <w:rFonts w:ascii="Times New Roman" w:hAnsi="Times New Roman"/>
          <w:b/>
          <w:sz w:val="20"/>
          <w:szCs w:val="20"/>
        </w:rPr>
        <w:t xml:space="preserve"> (6x3=18 points)</w:t>
      </w:r>
    </w:p>
    <w:p w:rsidR="001A5437" w:rsidRDefault="001A5437" w:rsidP="009B513C">
      <w:pPr>
        <w:pStyle w:val="ListParagraph"/>
        <w:ind w:left="1789"/>
        <w:rPr>
          <w:rFonts w:ascii="Times New Roman" w:hAnsi="Times New Roman"/>
          <w:b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-49.1pt;margin-top:5pt;width:538.5pt;height:147.75pt;z-index:-251662848;visibility:visible">
            <v:imagedata r:id="rId8" o:title=""/>
          </v:shape>
        </w:pict>
      </w:r>
    </w:p>
    <w:p w:rsidR="001A5437" w:rsidRPr="00D77C17" w:rsidRDefault="001A5437" w:rsidP="009B513C">
      <w:pPr>
        <w:pStyle w:val="ListParagraph"/>
        <w:ind w:left="1789"/>
        <w:rPr>
          <w:rFonts w:ascii="Times New Roman" w:hAnsi="Times New Roman"/>
          <w:b/>
          <w:sz w:val="20"/>
          <w:szCs w:val="20"/>
        </w:rPr>
      </w:pPr>
    </w:p>
    <w:p w:rsidR="001A5437" w:rsidRPr="00E03987" w:rsidRDefault="001A5437" w:rsidP="009B513C">
      <w:pPr>
        <w:ind w:left="720"/>
        <w:rPr>
          <w:rFonts w:ascii="Times New Roman" w:hAnsi="Times New Roman"/>
          <w:b/>
          <w:sz w:val="20"/>
          <w:szCs w:val="20"/>
        </w:rPr>
      </w:pPr>
    </w:p>
    <w:p w:rsidR="001A5437" w:rsidRPr="00E03987" w:rsidRDefault="001A5437" w:rsidP="009B513C">
      <w:pPr>
        <w:pStyle w:val="ListParagraph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A5437" w:rsidRDefault="001A5437" w:rsidP="009B513C">
      <w:pPr>
        <w:rPr>
          <w:sz w:val="20"/>
          <w:szCs w:val="20"/>
        </w:rPr>
      </w:pPr>
    </w:p>
    <w:p w:rsidR="001A5437" w:rsidRDefault="001A5437" w:rsidP="009B513C">
      <w:pPr>
        <w:rPr>
          <w:sz w:val="20"/>
          <w:szCs w:val="20"/>
        </w:rPr>
      </w:pPr>
    </w:p>
    <w:p w:rsidR="001A5437" w:rsidRDefault="001A5437" w:rsidP="009B513C">
      <w:pPr>
        <w:rPr>
          <w:sz w:val="20"/>
          <w:szCs w:val="20"/>
        </w:rPr>
      </w:pPr>
    </w:p>
    <w:p w:rsidR="001A5437" w:rsidRDefault="001A5437" w:rsidP="009B513C">
      <w:pPr>
        <w:rPr>
          <w:sz w:val="20"/>
          <w:szCs w:val="20"/>
        </w:rPr>
      </w:pPr>
    </w:p>
    <w:p w:rsidR="001A5437" w:rsidRDefault="001A5437" w:rsidP="00E44C37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>
        <w:rPr>
          <w:noProof/>
        </w:rPr>
        <w:pict>
          <v:shape id="_x0000_s1027" type="#_x0000_t75" style="position:absolute;left:0;text-align:left;margin-left:-49.1pt;margin-top:20.2pt;width:453.75pt;height:243pt;z-index:-251661824;visibility:visible">
            <v:imagedata r:id="rId9" o:title=""/>
          </v:shape>
        </w:pict>
      </w:r>
      <w:r w:rsidRPr="009B5246">
        <w:rPr>
          <w:rFonts w:ascii="Times New Roman" w:hAnsi="Times New Roman"/>
          <w:b/>
          <w:sz w:val="20"/>
          <w:szCs w:val="20"/>
        </w:rPr>
        <w:t>What are they going to do. Make sentences in the Future Tense.</w:t>
      </w:r>
      <w:r>
        <w:rPr>
          <w:rFonts w:ascii="Times New Roman" w:hAnsi="Times New Roman"/>
          <w:b/>
          <w:sz w:val="20"/>
          <w:szCs w:val="20"/>
        </w:rPr>
        <w:t xml:space="preserve"> (4x3=12 points)</w:t>
      </w: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600AE4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>
        <w:rPr>
          <w:noProof/>
        </w:rPr>
        <w:pict>
          <v:shape id="Resim 5" o:spid="_x0000_s1028" type="#_x0000_t75" style="position:absolute;left:0;text-align:left;margin-left:234.4pt;margin-top:5.5pt;width:107.25pt;height:97.5pt;z-index:-251657728;visibility:visible">
            <v:imagedata r:id="rId10" o:title=""/>
          </v:shape>
        </w:pict>
      </w:r>
      <w:r>
        <w:rPr>
          <w:noProof/>
        </w:rPr>
        <w:pict>
          <v:shape id="Resim 7" o:spid="_x0000_s1029" type="#_x0000_t75" style="position:absolute;left:0;text-align:left;margin-left:388.15pt;margin-top:12.25pt;width:105pt;height:97.5pt;z-index:-251655680;visibility:visible">
            <v:imagedata r:id="rId11" o:title=""/>
          </v:shape>
        </w:pict>
      </w:r>
      <w:r>
        <w:rPr>
          <w:rFonts w:ascii="Times New Roman" w:hAnsi="Times New Roman"/>
          <w:b/>
          <w:sz w:val="20"/>
          <w:szCs w:val="20"/>
        </w:rPr>
        <w:t>Match the wordsto the pictures (5x3=15 points)</w:t>
      </w:r>
    </w:p>
    <w:p w:rsidR="001A5437" w:rsidRDefault="001A5437" w:rsidP="00BC0614">
      <w:pPr>
        <w:pStyle w:val="ListParagraph"/>
        <w:rPr>
          <w:rFonts w:ascii="Times New Roman" w:hAnsi="Times New Roman"/>
          <w:b/>
          <w:sz w:val="20"/>
          <w:szCs w:val="20"/>
        </w:rPr>
      </w:pPr>
      <w:r>
        <w:rPr>
          <w:noProof/>
        </w:rPr>
        <w:pict>
          <v:shape id="Resim 3" o:spid="_x0000_s1030" type="#_x0000_t75" style="position:absolute;left:0;text-align:left;margin-left:137.2pt;margin-top:6.5pt;width:97.2pt;height:90pt;z-index:-251659776;visibility:visible">
            <v:imagedata r:id="rId12" o:title=""/>
          </v:shape>
        </w:pict>
      </w:r>
      <w:r>
        <w:rPr>
          <w:noProof/>
        </w:rPr>
        <w:pict>
          <v:shape id="Resim 2" o:spid="_x0000_s1031" type="#_x0000_t75" style="position:absolute;left:0;text-align:left;margin-left:-34.1pt;margin-top:12.5pt;width:135pt;height:105pt;z-index:-251660800;visibility:visible">
            <v:imagedata r:id="rId13" o:title=""/>
          </v:shape>
        </w:pict>
      </w:r>
    </w:p>
    <w:p w:rsidR="001A5437" w:rsidRDefault="001A5437" w:rsidP="00BC0614">
      <w:pPr>
        <w:pStyle w:val="ListParagrap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</w:t>
      </w:r>
    </w:p>
    <w:p w:rsidR="001A5437" w:rsidRDefault="001A5437" w:rsidP="00BC061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BC061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BC061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BC061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BC061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BC0614">
      <w:pPr>
        <w:pStyle w:val="ListParagraph"/>
        <w:rPr>
          <w:rFonts w:ascii="Times New Roman" w:hAnsi="Times New Roman"/>
          <w:b/>
          <w:sz w:val="20"/>
          <w:szCs w:val="20"/>
        </w:rPr>
      </w:pPr>
      <w:r>
        <w:rPr>
          <w:noProof/>
        </w:rPr>
        <w:pict>
          <v:shape id="Resim 4" o:spid="_x0000_s1032" type="#_x0000_t75" style="position:absolute;left:0;text-align:left;margin-left:163.85pt;margin-top:3.7pt;width:94.5pt;height:102pt;z-index:-251658752;visibility:visible">
            <v:imagedata r:id="rId14" o:title=""/>
          </v:shape>
        </w:pict>
      </w:r>
      <w:r>
        <w:rPr>
          <w:noProof/>
        </w:rPr>
        <w:pict>
          <v:shape id="Resim 6" o:spid="_x0000_s1033" type="#_x0000_t75" style="position:absolute;left:0;text-align:left;margin-left:291.4pt;margin-top:3.95pt;width:117pt;height:97.5pt;z-index:-251656704;visibility:visible">
            <v:imagedata r:id="rId15" o:title=""/>
          </v:shape>
        </w:pict>
      </w:r>
    </w:p>
    <w:p w:rsidR="001A5437" w:rsidRDefault="001A5437" w:rsidP="00BC061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BC061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BC061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F5513A">
      <w:pPr>
        <w:pStyle w:val="ListParagraph"/>
        <w:ind w:firstLine="696"/>
        <w:rPr>
          <w:rFonts w:ascii="Times New Roman" w:hAnsi="Times New Roman"/>
          <w:i/>
          <w:sz w:val="20"/>
          <w:szCs w:val="20"/>
        </w:rPr>
      </w:pPr>
    </w:p>
    <w:p w:rsidR="001A5437" w:rsidRDefault="001A5437" w:rsidP="00F5513A">
      <w:pPr>
        <w:pStyle w:val="ListParagraph"/>
        <w:ind w:firstLine="696"/>
        <w:rPr>
          <w:rFonts w:ascii="Times New Roman" w:hAnsi="Times New Roman"/>
          <w:i/>
          <w:sz w:val="20"/>
          <w:szCs w:val="20"/>
        </w:rPr>
      </w:pPr>
    </w:p>
    <w:p w:rsidR="001A5437" w:rsidRDefault="001A5437" w:rsidP="00F5513A">
      <w:pPr>
        <w:pStyle w:val="ListParagraph"/>
        <w:ind w:firstLine="696"/>
        <w:rPr>
          <w:rFonts w:ascii="Times New Roman" w:hAnsi="Times New Roman"/>
          <w:i/>
          <w:sz w:val="20"/>
          <w:szCs w:val="20"/>
        </w:rPr>
      </w:pPr>
    </w:p>
    <w:p w:rsidR="001A5437" w:rsidRDefault="001A5437" w:rsidP="00F5513A">
      <w:pPr>
        <w:pStyle w:val="ListParagraph"/>
        <w:ind w:firstLine="696"/>
        <w:rPr>
          <w:rFonts w:ascii="Times New Roman" w:hAnsi="Times New Roman"/>
          <w:i/>
          <w:sz w:val="20"/>
          <w:szCs w:val="20"/>
        </w:rPr>
      </w:pPr>
    </w:p>
    <w:p w:rsidR="001A5437" w:rsidRDefault="001A5437" w:rsidP="00F5513A">
      <w:pPr>
        <w:pStyle w:val="ListParagraph"/>
        <w:ind w:firstLine="696"/>
        <w:rPr>
          <w:rFonts w:ascii="Times New Roman" w:hAnsi="Times New Roman"/>
          <w:i/>
          <w:sz w:val="20"/>
          <w:szCs w:val="20"/>
        </w:rPr>
      </w:pPr>
    </w:p>
    <w:p w:rsidR="001A5437" w:rsidRDefault="001A5437" w:rsidP="00F5513A">
      <w:pPr>
        <w:pStyle w:val="ListParagraph"/>
        <w:ind w:firstLine="696"/>
        <w:rPr>
          <w:rFonts w:ascii="Times New Roman" w:hAnsi="Times New Roman"/>
          <w:i/>
          <w:sz w:val="20"/>
          <w:szCs w:val="20"/>
        </w:rPr>
      </w:pPr>
    </w:p>
    <w:p w:rsidR="001A5437" w:rsidRDefault="001A5437" w:rsidP="00F5513A">
      <w:pPr>
        <w:pStyle w:val="ListParagraph"/>
        <w:ind w:firstLine="696"/>
        <w:rPr>
          <w:rFonts w:ascii="Times New Roman" w:hAnsi="Times New Roman"/>
          <w:i/>
          <w:sz w:val="20"/>
          <w:szCs w:val="20"/>
        </w:rPr>
      </w:pPr>
      <w:r w:rsidRPr="00054E3C">
        <w:rPr>
          <w:rFonts w:ascii="Times New Roman" w:hAnsi="Times New Roman"/>
          <w:i/>
          <w:sz w:val="20"/>
          <w:szCs w:val="20"/>
        </w:rPr>
        <w:t xml:space="preserve">Shakira was born in Baranquilla, Colombia on February 2, 1977. </w:t>
      </w:r>
      <w:r>
        <w:rPr>
          <w:rFonts w:ascii="Times New Roman" w:hAnsi="Times New Roman"/>
          <w:i/>
          <w:sz w:val="20"/>
          <w:szCs w:val="20"/>
        </w:rPr>
        <w:t xml:space="preserve">Her mother was Columbian and her father was Lebanese. He was a story writer. Shakira started writing poems and wrote her first poem “The crystal rose” at the age of four. When Shakira was 8 she wrote her first song “Your dark glasses”. She enjoyed singing at school and dancing when she was 4 years old. In 1990,  at the age of 13, Shakira started her music career with her album “Magia”. She won a lot of music awards. Now Shakira is famous all around the world and has millons of fans. She also works for Unesco. </w:t>
      </w:r>
    </w:p>
    <w:p w:rsidR="001A5437" w:rsidRPr="009E67E2" w:rsidRDefault="001A5437" w:rsidP="00F5513A">
      <w:pPr>
        <w:pStyle w:val="ListParagraph"/>
        <w:ind w:firstLine="696"/>
        <w:rPr>
          <w:rFonts w:ascii="Times New Roman" w:hAnsi="Times New Roman"/>
          <w:sz w:val="20"/>
          <w:szCs w:val="20"/>
        </w:rPr>
      </w:pPr>
    </w:p>
    <w:p w:rsidR="001A5437" w:rsidRPr="00D6194F" w:rsidRDefault="001A5437" w:rsidP="00D6194F">
      <w:pPr>
        <w:pStyle w:val="ListParagraph"/>
        <w:numPr>
          <w:ilvl w:val="0"/>
          <w:numId w:val="2"/>
        </w:numPr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vanish/>
          <w:sz w:val="20"/>
          <w:szCs w:val="20"/>
        </w:rPr>
        <w:t>Hhhh</w:t>
      </w:r>
      <w:r>
        <w:rPr>
          <w:rFonts w:ascii="Times New Roman" w:hAnsi="Times New Roman"/>
          <w:b/>
          <w:sz w:val="20"/>
          <w:szCs w:val="20"/>
        </w:rPr>
        <w:t>Answer the questions according to the passage. (5x4=20 points)</w:t>
      </w:r>
    </w:p>
    <w:p w:rsidR="001A5437" w:rsidRPr="0061344D" w:rsidRDefault="001A5437" w:rsidP="00252FAF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61344D">
        <w:rPr>
          <w:rFonts w:ascii="Times New Roman" w:hAnsi="Times New Roman"/>
          <w:sz w:val="20"/>
          <w:szCs w:val="20"/>
        </w:rPr>
        <w:t>When was Shakira born?</w:t>
      </w:r>
    </w:p>
    <w:p w:rsidR="001A5437" w:rsidRPr="0061344D" w:rsidRDefault="001A5437" w:rsidP="00252FAF">
      <w:pPr>
        <w:pStyle w:val="ListParagraph"/>
        <w:ind w:left="1080"/>
        <w:rPr>
          <w:rFonts w:ascii="Times New Roman" w:hAnsi="Times New Roman"/>
          <w:sz w:val="20"/>
          <w:szCs w:val="20"/>
        </w:rPr>
      </w:pPr>
    </w:p>
    <w:p w:rsidR="001A5437" w:rsidRPr="0061344D" w:rsidRDefault="001A5437" w:rsidP="00D6194F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61344D">
        <w:rPr>
          <w:rFonts w:ascii="Times New Roman" w:hAnsi="Times New Roman"/>
          <w:vanish/>
          <w:sz w:val="20"/>
          <w:szCs w:val="20"/>
        </w:rPr>
        <w:t>WwW</w:t>
      </w:r>
      <w:r w:rsidRPr="0061344D">
        <w:rPr>
          <w:rFonts w:ascii="Times New Roman" w:hAnsi="Times New Roman"/>
          <w:sz w:val="20"/>
          <w:szCs w:val="20"/>
        </w:rPr>
        <w:t>Where were his mother and father from?</w:t>
      </w:r>
    </w:p>
    <w:p w:rsidR="001A5437" w:rsidRPr="0061344D" w:rsidRDefault="001A5437" w:rsidP="00252FAF">
      <w:pPr>
        <w:pStyle w:val="ListParagraph"/>
        <w:rPr>
          <w:rFonts w:ascii="Times New Roman" w:hAnsi="Times New Roman"/>
          <w:sz w:val="20"/>
          <w:szCs w:val="20"/>
        </w:rPr>
      </w:pPr>
    </w:p>
    <w:p w:rsidR="001A5437" w:rsidRPr="0061344D" w:rsidRDefault="001A5437" w:rsidP="00D6194F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61344D">
        <w:rPr>
          <w:rFonts w:ascii="Times New Roman" w:hAnsi="Times New Roman"/>
          <w:sz w:val="20"/>
          <w:szCs w:val="20"/>
        </w:rPr>
        <w:t>What was the name of her first song?</w:t>
      </w:r>
    </w:p>
    <w:p w:rsidR="001A5437" w:rsidRPr="0061344D" w:rsidRDefault="001A5437" w:rsidP="00252FAF">
      <w:pPr>
        <w:pStyle w:val="ListParagraph"/>
        <w:rPr>
          <w:rFonts w:ascii="Times New Roman" w:hAnsi="Times New Roman"/>
          <w:sz w:val="20"/>
          <w:szCs w:val="20"/>
        </w:rPr>
      </w:pPr>
    </w:p>
    <w:p w:rsidR="001A5437" w:rsidRPr="0061344D" w:rsidRDefault="001A5437" w:rsidP="00D6194F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61344D">
        <w:rPr>
          <w:rFonts w:ascii="Times New Roman" w:hAnsi="Times New Roman"/>
          <w:sz w:val="20"/>
          <w:szCs w:val="20"/>
        </w:rPr>
        <w:t>What did she enjoy doing when she was 4 years old?</w:t>
      </w:r>
    </w:p>
    <w:p w:rsidR="001A5437" w:rsidRPr="0061344D" w:rsidRDefault="001A5437" w:rsidP="00252FAF">
      <w:pPr>
        <w:pStyle w:val="ListParagraph"/>
        <w:rPr>
          <w:rFonts w:ascii="Times New Roman" w:hAnsi="Times New Roman"/>
          <w:sz w:val="20"/>
          <w:szCs w:val="20"/>
        </w:rPr>
      </w:pPr>
    </w:p>
    <w:p w:rsidR="001A5437" w:rsidRDefault="001A5437" w:rsidP="00D6194F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r w:rsidRPr="0061344D">
        <w:rPr>
          <w:rFonts w:ascii="Times New Roman" w:hAnsi="Times New Roman"/>
          <w:sz w:val="20"/>
          <w:szCs w:val="20"/>
        </w:rPr>
        <w:t>Do you like the music of Shakira</w:t>
      </w:r>
      <w:r>
        <w:rPr>
          <w:rFonts w:ascii="Times New Roman" w:hAnsi="Times New Roman"/>
          <w:b/>
          <w:sz w:val="20"/>
          <w:szCs w:val="20"/>
        </w:rPr>
        <w:t>?</w:t>
      </w:r>
    </w:p>
    <w:p w:rsidR="001A5437" w:rsidRDefault="001A5437" w:rsidP="00F436B5">
      <w:pPr>
        <w:pStyle w:val="ListParagraph"/>
        <w:ind w:left="1080"/>
        <w:rPr>
          <w:rFonts w:ascii="Times New Roman" w:hAnsi="Times New Roman"/>
          <w:b/>
          <w:sz w:val="20"/>
          <w:szCs w:val="20"/>
        </w:rPr>
      </w:pPr>
    </w:p>
    <w:p w:rsidR="001A5437" w:rsidRDefault="001A5437" w:rsidP="00F436B5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Write “true” or “false” according to the passage. (5x3=15 points)</w:t>
      </w:r>
    </w:p>
    <w:p w:rsidR="001A5437" w:rsidRPr="0061344D" w:rsidRDefault="001A5437" w:rsidP="00F436B5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 w:rsidRPr="0061344D">
        <w:rPr>
          <w:rFonts w:ascii="Times New Roman" w:hAnsi="Times New Roman"/>
          <w:sz w:val="20"/>
          <w:szCs w:val="20"/>
        </w:rPr>
        <w:t>Shakira was born in USA.______________</w:t>
      </w:r>
    </w:p>
    <w:p w:rsidR="001A5437" w:rsidRPr="0061344D" w:rsidRDefault="001A5437" w:rsidP="00F436B5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 w:rsidRPr="0061344D">
        <w:rPr>
          <w:rFonts w:ascii="Times New Roman" w:hAnsi="Times New Roman"/>
          <w:sz w:val="20"/>
          <w:szCs w:val="20"/>
        </w:rPr>
        <w:t>Her father is from Lebanon and a story writer.______________</w:t>
      </w:r>
    </w:p>
    <w:p w:rsidR="001A5437" w:rsidRPr="0061344D" w:rsidRDefault="001A5437" w:rsidP="00F436B5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 w:rsidRPr="0061344D">
        <w:rPr>
          <w:rFonts w:ascii="Times New Roman" w:hAnsi="Times New Roman"/>
          <w:sz w:val="20"/>
          <w:szCs w:val="20"/>
        </w:rPr>
        <w:t>“Magia” is her last album.___________</w:t>
      </w:r>
    </w:p>
    <w:p w:rsidR="001A5437" w:rsidRPr="0061344D" w:rsidRDefault="001A5437" w:rsidP="00F436B5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 w:rsidRPr="0061344D">
        <w:rPr>
          <w:rFonts w:ascii="Times New Roman" w:hAnsi="Times New Roman"/>
          <w:sz w:val="20"/>
          <w:szCs w:val="20"/>
        </w:rPr>
        <w:t>She won a few music awards.__________</w:t>
      </w:r>
    </w:p>
    <w:p w:rsidR="001A5437" w:rsidRPr="0061344D" w:rsidRDefault="001A5437" w:rsidP="00F436B5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 w:rsidRPr="0061344D">
        <w:rPr>
          <w:rFonts w:ascii="Times New Roman" w:hAnsi="Times New Roman"/>
          <w:sz w:val="20"/>
          <w:szCs w:val="20"/>
        </w:rPr>
        <w:t>She is a volunteer at Unesco.___________</w:t>
      </w:r>
    </w:p>
    <w:p w:rsidR="001A5437" w:rsidRDefault="001A5437" w:rsidP="0061344D">
      <w:pPr>
        <w:pStyle w:val="ListParagraph"/>
        <w:ind w:left="1080"/>
        <w:rPr>
          <w:rFonts w:ascii="Times New Roman" w:hAnsi="Times New Roman"/>
          <w:b/>
          <w:sz w:val="20"/>
          <w:szCs w:val="20"/>
        </w:rPr>
      </w:pPr>
    </w:p>
    <w:p w:rsidR="001A5437" w:rsidRDefault="001A5437" w:rsidP="00AF6751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>
        <w:rPr>
          <w:noProof/>
        </w:rPr>
        <w:pict>
          <v:shape id="_x0000_s1034" type="#_x0000_t75" style="position:absolute;left:0;text-align:left;margin-left:-30.35pt;margin-top:10.4pt;width:453.75pt;height:179.25pt;z-index:-251654656;visibility:visible">
            <v:imagedata r:id="rId16" o:title=""/>
          </v:shape>
        </w:pict>
      </w:r>
      <w:r>
        <w:rPr>
          <w:rFonts w:ascii="Times New Roman" w:hAnsi="Times New Roman"/>
          <w:b/>
          <w:sz w:val="20"/>
          <w:szCs w:val="20"/>
        </w:rPr>
        <w:t>Make comperative and superlative sentences. (6x2=12 points)</w:t>
      </w:r>
    </w:p>
    <w:p w:rsidR="001A5437" w:rsidRDefault="001A5437" w:rsidP="00AF6751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AF6751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AF6751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AF6751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AF6751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AF6751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AF6751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AF6751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AF6751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AF6751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AF6751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AF6751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AF6751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Default="001A5437" w:rsidP="00AF6751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Pr="00560240" w:rsidRDefault="001A5437" w:rsidP="00AF6751">
      <w:pPr>
        <w:pStyle w:val="ListParagraph"/>
        <w:numPr>
          <w:ilvl w:val="0"/>
          <w:numId w:val="6"/>
        </w:numPr>
        <w:rPr>
          <w:rFonts w:ascii="Times New Roman" w:hAnsi="Times New Roman"/>
          <w:sz w:val="20"/>
          <w:szCs w:val="20"/>
        </w:rPr>
      </w:pPr>
      <w:r w:rsidRPr="00560240">
        <w:rPr>
          <w:rFonts w:ascii="Times New Roman" w:hAnsi="Times New Roman"/>
          <w:sz w:val="20"/>
          <w:szCs w:val="20"/>
        </w:rPr>
        <w:t>(A-B)_________________________________________________(small)</w:t>
      </w:r>
    </w:p>
    <w:p w:rsidR="001A5437" w:rsidRPr="00560240" w:rsidRDefault="001A5437" w:rsidP="00AF6751">
      <w:pPr>
        <w:pStyle w:val="ListParagraph"/>
        <w:numPr>
          <w:ilvl w:val="0"/>
          <w:numId w:val="6"/>
        </w:numPr>
        <w:rPr>
          <w:rFonts w:ascii="Times New Roman" w:hAnsi="Times New Roman"/>
          <w:sz w:val="20"/>
          <w:szCs w:val="20"/>
        </w:rPr>
      </w:pPr>
      <w:r w:rsidRPr="00560240">
        <w:rPr>
          <w:rFonts w:ascii="Times New Roman" w:hAnsi="Times New Roman"/>
          <w:sz w:val="20"/>
          <w:szCs w:val="20"/>
        </w:rPr>
        <w:t>(C) ___________________________________________________(long)</w:t>
      </w:r>
    </w:p>
    <w:p w:rsidR="001A5437" w:rsidRPr="00560240" w:rsidRDefault="001A5437" w:rsidP="00AF6751">
      <w:pPr>
        <w:pStyle w:val="ListParagraph"/>
        <w:numPr>
          <w:ilvl w:val="0"/>
          <w:numId w:val="6"/>
        </w:numPr>
        <w:rPr>
          <w:rFonts w:ascii="Times New Roman" w:hAnsi="Times New Roman"/>
          <w:sz w:val="20"/>
          <w:szCs w:val="20"/>
        </w:rPr>
      </w:pPr>
      <w:r w:rsidRPr="00560240">
        <w:rPr>
          <w:rFonts w:ascii="Times New Roman" w:hAnsi="Times New Roman"/>
          <w:sz w:val="20"/>
          <w:szCs w:val="20"/>
        </w:rPr>
        <w:t>(B-C) _________________________________________________(heavy)</w:t>
      </w:r>
    </w:p>
    <w:p w:rsidR="001A5437" w:rsidRPr="00560240" w:rsidRDefault="001A5437" w:rsidP="00AF6751">
      <w:pPr>
        <w:pStyle w:val="ListParagraph"/>
        <w:numPr>
          <w:ilvl w:val="0"/>
          <w:numId w:val="6"/>
        </w:numPr>
        <w:rPr>
          <w:rFonts w:ascii="Times New Roman" w:hAnsi="Times New Roman"/>
          <w:sz w:val="20"/>
          <w:szCs w:val="20"/>
        </w:rPr>
      </w:pPr>
      <w:r w:rsidRPr="00560240">
        <w:rPr>
          <w:rFonts w:ascii="Times New Roman" w:hAnsi="Times New Roman"/>
          <w:sz w:val="20"/>
          <w:szCs w:val="20"/>
        </w:rPr>
        <w:t>(B)____________________________________________________ (old)</w:t>
      </w:r>
    </w:p>
    <w:p w:rsidR="001A5437" w:rsidRPr="00560240" w:rsidRDefault="001A5437" w:rsidP="00AF6751">
      <w:pPr>
        <w:pStyle w:val="ListParagraph"/>
        <w:numPr>
          <w:ilvl w:val="0"/>
          <w:numId w:val="6"/>
        </w:numPr>
        <w:rPr>
          <w:rFonts w:ascii="Times New Roman" w:hAnsi="Times New Roman"/>
          <w:sz w:val="20"/>
          <w:szCs w:val="20"/>
        </w:rPr>
      </w:pPr>
      <w:r w:rsidRPr="00560240">
        <w:rPr>
          <w:rFonts w:ascii="Times New Roman" w:hAnsi="Times New Roman"/>
          <w:sz w:val="20"/>
          <w:szCs w:val="20"/>
        </w:rPr>
        <w:t>(B-C)__________________________________________________(rich)</w:t>
      </w:r>
    </w:p>
    <w:p w:rsidR="001A5437" w:rsidRPr="00560240" w:rsidRDefault="001A5437" w:rsidP="00AF6751">
      <w:pPr>
        <w:pStyle w:val="ListParagraph"/>
        <w:numPr>
          <w:ilvl w:val="0"/>
          <w:numId w:val="6"/>
        </w:numPr>
        <w:rPr>
          <w:rFonts w:ascii="Times New Roman" w:hAnsi="Times New Roman"/>
          <w:sz w:val="20"/>
          <w:szCs w:val="20"/>
        </w:rPr>
      </w:pPr>
      <w:r w:rsidRPr="00560240">
        <w:rPr>
          <w:rFonts w:ascii="Times New Roman" w:hAnsi="Times New Roman"/>
          <w:sz w:val="20"/>
          <w:szCs w:val="20"/>
        </w:rPr>
        <w:t>(A)____________________________________________________(lazy)</w:t>
      </w:r>
    </w:p>
    <w:p w:rsidR="001A5437" w:rsidRDefault="001A5437" w:rsidP="00AF6751">
      <w:pPr>
        <w:pStyle w:val="ListParagrap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1A5437" w:rsidRDefault="001A5437" w:rsidP="00560240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Answer the questions. (4x2=8 points)</w:t>
      </w:r>
    </w:p>
    <w:p w:rsidR="001A5437" w:rsidRPr="00821550" w:rsidRDefault="001A5437" w:rsidP="00821550">
      <w:pPr>
        <w:pStyle w:val="ListParagraph"/>
        <w:numPr>
          <w:ilvl w:val="0"/>
          <w:numId w:val="7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What are you doing next weekend?</w:t>
      </w:r>
    </w:p>
    <w:p w:rsidR="001A5437" w:rsidRDefault="001A5437" w:rsidP="00821550">
      <w:pPr>
        <w:pStyle w:val="ListParagraph"/>
        <w:ind w:left="1080"/>
        <w:rPr>
          <w:rFonts w:ascii="Times New Roman" w:hAnsi="Times New Roman"/>
          <w:sz w:val="20"/>
          <w:szCs w:val="20"/>
        </w:rPr>
      </w:pPr>
    </w:p>
    <w:p w:rsidR="001A5437" w:rsidRPr="000C33F9" w:rsidRDefault="001A5437" w:rsidP="00821550">
      <w:pPr>
        <w:pStyle w:val="ListParagraph"/>
        <w:numPr>
          <w:ilvl w:val="0"/>
          <w:numId w:val="7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Did you study for the English exam?</w:t>
      </w:r>
    </w:p>
    <w:p w:rsidR="001A5437" w:rsidRPr="000C33F9" w:rsidRDefault="001A5437" w:rsidP="000C33F9">
      <w:pPr>
        <w:pStyle w:val="ListParagraph"/>
        <w:rPr>
          <w:rFonts w:ascii="Times New Roman" w:hAnsi="Times New Roman"/>
          <w:sz w:val="20"/>
          <w:szCs w:val="20"/>
        </w:rPr>
      </w:pPr>
    </w:p>
    <w:p w:rsidR="001A5437" w:rsidRPr="000C33F9" w:rsidRDefault="001A5437" w:rsidP="00821550">
      <w:pPr>
        <w:pStyle w:val="ListParagraph"/>
        <w:numPr>
          <w:ilvl w:val="0"/>
          <w:numId w:val="7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What is your favorite lesson?</w:t>
      </w:r>
    </w:p>
    <w:p w:rsidR="001A5437" w:rsidRPr="000C33F9" w:rsidRDefault="001A5437" w:rsidP="000C33F9">
      <w:pPr>
        <w:pStyle w:val="ListParagraph"/>
        <w:rPr>
          <w:rFonts w:ascii="Times New Roman" w:hAnsi="Times New Roman"/>
          <w:sz w:val="20"/>
          <w:szCs w:val="20"/>
        </w:rPr>
      </w:pPr>
    </w:p>
    <w:p w:rsidR="001A5437" w:rsidRPr="00C26A82" w:rsidRDefault="001A5437" w:rsidP="00821550">
      <w:pPr>
        <w:pStyle w:val="ListParagraph"/>
        <w:numPr>
          <w:ilvl w:val="0"/>
          <w:numId w:val="7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What do you like doing in your free time? </w:t>
      </w:r>
    </w:p>
    <w:p w:rsidR="001A5437" w:rsidRPr="00C26A82" w:rsidRDefault="001A5437" w:rsidP="00C26A82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1A5437" w:rsidRPr="00AF6751" w:rsidRDefault="001A5437" w:rsidP="00C26A82">
      <w:pPr>
        <w:pStyle w:val="ListParagraph"/>
        <w:ind w:left="1080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Hüseyin TANRIKULU</w:t>
      </w:r>
    </w:p>
    <w:sectPr w:rsidR="001A5437" w:rsidRPr="00AF6751" w:rsidSect="00560240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437" w:rsidRDefault="001A5437" w:rsidP="00252FAF">
      <w:pPr>
        <w:spacing w:after="0" w:line="240" w:lineRule="auto"/>
      </w:pPr>
      <w:r>
        <w:separator/>
      </w:r>
    </w:p>
  </w:endnote>
  <w:endnote w:type="continuationSeparator" w:id="0">
    <w:p w:rsidR="001A5437" w:rsidRDefault="001A5437" w:rsidP="00252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437" w:rsidRDefault="001A5437" w:rsidP="00252FAF">
      <w:pPr>
        <w:spacing w:after="0" w:line="240" w:lineRule="auto"/>
      </w:pPr>
      <w:r>
        <w:separator/>
      </w:r>
    </w:p>
  </w:footnote>
  <w:footnote w:type="continuationSeparator" w:id="0">
    <w:p w:rsidR="001A5437" w:rsidRDefault="001A5437" w:rsidP="00252F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17109"/>
    <w:multiLevelType w:val="hybridMultilevel"/>
    <w:tmpl w:val="C6BEDF7C"/>
    <w:lvl w:ilvl="0" w:tplc="9C04CF1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CE84D81"/>
    <w:multiLevelType w:val="hybridMultilevel"/>
    <w:tmpl w:val="32DA3CF4"/>
    <w:lvl w:ilvl="0" w:tplc="C6ECC5F0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6722CB"/>
    <w:multiLevelType w:val="hybridMultilevel"/>
    <w:tmpl w:val="9BE8BFCE"/>
    <w:lvl w:ilvl="0" w:tplc="CA6419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7461023"/>
    <w:multiLevelType w:val="hybridMultilevel"/>
    <w:tmpl w:val="C55A9CC8"/>
    <w:lvl w:ilvl="0" w:tplc="5182597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60D3447E"/>
    <w:multiLevelType w:val="hybridMultilevel"/>
    <w:tmpl w:val="B484BEC8"/>
    <w:lvl w:ilvl="0" w:tplc="349CB5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5284464"/>
    <w:multiLevelType w:val="hybridMultilevel"/>
    <w:tmpl w:val="20C20F1E"/>
    <w:lvl w:ilvl="0" w:tplc="6A28E99E">
      <w:start w:val="1"/>
      <w:numFmt w:val="upperLetter"/>
      <w:lvlText w:val="%1."/>
      <w:lvlJc w:val="left"/>
      <w:pPr>
        <w:ind w:left="1789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6">
    <w:nsid w:val="76AF6A98"/>
    <w:multiLevelType w:val="hybridMultilevel"/>
    <w:tmpl w:val="0C267962"/>
    <w:lvl w:ilvl="0" w:tplc="8746F49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26B"/>
    <w:rsid w:val="0000763E"/>
    <w:rsid w:val="00054E3C"/>
    <w:rsid w:val="000C33F9"/>
    <w:rsid w:val="001A5437"/>
    <w:rsid w:val="001E1CFC"/>
    <w:rsid w:val="00242E02"/>
    <w:rsid w:val="00252FAF"/>
    <w:rsid w:val="00344C62"/>
    <w:rsid w:val="00560240"/>
    <w:rsid w:val="00573535"/>
    <w:rsid w:val="00600AE4"/>
    <w:rsid w:val="0061344D"/>
    <w:rsid w:val="0069112F"/>
    <w:rsid w:val="0069734F"/>
    <w:rsid w:val="007D6B34"/>
    <w:rsid w:val="00821550"/>
    <w:rsid w:val="00824721"/>
    <w:rsid w:val="00835B36"/>
    <w:rsid w:val="008B426B"/>
    <w:rsid w:val="008D3133"/>
    <w:rsid w:val="00907600"/>
    <w:rsid w:val="00937BD8"/>
    <w:rsid w:val="009B513C"/>
    <w:rsid w:val="009B5246"/>
    <w:rsid w:val="009E67E2"/>
    <w:rsid w:val="009F61A4"/>
    <w:rsid w:val="00A350DB"/>
    <w:rsid w:val="00A35A6E"/>
    <w:rsid w:val="00A40040"/>
    <w:rsid w:val="00A60E56"/>
    <w:rsid w:val="00AF6751"/>
    <w:rsid w:val="00B10ACB"/>
    <w:rsid w:val="00B36BE7"/>
    <w:rsid w:val="00B575FF"/>
    <w:rsid w:val="00BC0614"/>
    <w:rsid w:val="00C26A82"/>
    <w:rsid w:val="00CC625A"/>
    <w:rsid w:val="00CD24A4"/>
    <w:rsid w:val="00CD6EB8"/>
    <w:rsid w:val="00D07912"/>
    <w:rsid w:val="00D11389"/>
    <w:rsid w:val="00D6194F"/>
    <w:rsid w:val="00D629E8"/>
    <w:rsid w:val="00D77C17"/>
    <w:rsid w:val="00E03987"/>
    <w:rsid w:val="00E03CD3"/>
    <w:rsid w:val="00E44C37"/>
    <w:rsid w:val="00E64762"/>
    <w:rsid w:val="00EC441D"/>
    <w:rsid w:val="00F35AA7"/>
    <w:rsid w:val="00F436B5"/>
    <w:rsid w:val="00F5513A"/>
    <w:rsid w:val="00F83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E0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B51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44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4C3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252F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52FA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52F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2FAF"/>
    <w:rPr>
      <w:rFonts w:cs="Times New Roman"/>
    </w:rPr>
  </w:style>
  <w:style w:type="character" w:styleId="Hyperlink">
    <w:name w:val="Hyperlink"/>
    <w:basedOn w:val="DefaultParagraphFont"/>
    <w:uiPriority w:val="99"/>
    <w:rsid w:val="00835B3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400</Words>
  <Characters>2284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Hüseyin</dc:creator>
  <cp:keywords/>
  <dc:description/>
  <cp:lastModifiedBy>edanur</cp:lastModifiedBy>
  <cp:revision>3</cp:revision>
  <dcterms:created xsi:type="dcterms:W3CDTF">2013-03-21T12:39:00Z</dcterms:created>
  <dcterms:modified xsi:type="dcterms:W3CDTF">2014-03-13T17:52:00Z</dcterms:modified>
</cp:coreProperties>
</file>